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30BF1" w14:textId="77777777" w:rsidR="003550AF" w:rsidRDefault="003550AF" w:rsidP="00355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606DD160" w14:textId="77777777" w:rsidR="003550AF" w:rsidRDefault="003550AF" w:rsidP="00355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Cowyk</w:t>
      </w:r>
      <w:proofErr w:type="spellEnd"/>
      <w:r>
        <w:rPr>
          <w:rFonts w:cs="Times New Roman"/>
          <w:szCs w:val="24"/>
        </w:rPr>
        <w:t xml:space="preserve"> Priory.</w:t>
      </w:r>
    </w:p>
    <w:p w14:paraId="70062BE2" w14:textId="77777777" w:rsidR="003550AF" w:rsidRDefault="003550AF" w:rsidP="003550AF">
      <w:pPr>
        <w:pStyle w:val="NoSpacing"/>
        <w:rPr>
          <w:rFonts w:cs="Times New Roman"/>
          <w:szCs w:val="24"/>
        </w:rPr>
      </w:pPr>
    </w:p>
    <w:p w14:paraId="37CE7F67" w14:textId="77777777" w:rsidR="003550AF" w:rsidRDefault="003550AF" w:rsidP="003550AF">
      <w:pPr>
        <w:pStyle w:val="NoSpacing"/>
        <w:rPr>
          <w:rFonts w:cs="Times New Roman"/>
          <w:szCs w:val="24"/>
        </w:rPr>
      </w:pPr>
    </w:p>
    <w:p w14:paraId="07FA6777" w14:textId="77777777" w:rsidR="003550AF" w:rsidRDefault="003550AF" w:rsidP="00355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priest in the parish church of Chudleigh, Devon.</w:t>
      </w:r>
    </w:p>
    <w:p w14:paraId="2C5FF9ED" w14:textId="77777777" w:rsidR="003550AF" w:rsidRDefault="003550AF" w:rsidP="00355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903CDB0" w14:textId="77777777" w:rsidR="003550AF" w:rsidRDefault="003550AF" w:rsidP="003550AF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21F6DBEA" w14:textId="77777777" w:rsidR="003550AF" w:rsidRDefault="003550AF" w:rsidP="003550AF">
      <w:pPr>
        <w:pStyle w:val="NoSpacing"/>
        <w:rPr>
          <w:rFonts w:cs="Times New Roman"/>
          <w:szCs w:val="24"/>
        </w:rPr>
      </w:pPr>
    </w:p>
    <w:p w14:paraId="165F66F8" w14:textId="77777777" w:rsidR="003550AF" w:rsidRDefault="003550AF" w:rsidP="003550AF">
      <w:pPr>
        <w:pStyle w:val="NoSpacing"/>
        <w:rPr>
          <w:rFonts w:cs="Times New Roman"/>
          <w:szCs w:val="24"/>
        </w:rPr>
      </w:pPr>
    </w:p>
    <w:p w14:paraId="64FDEC18" w14:textId="77777777" w:rsidR="003550AF" w:rsidRPr="00C51AF5" w:rsidRDefault="003550AF" w:rsidP="00355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414896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DE3F" w14:textId="77777777" w:rsidR="003550AF" w:rsidRDefault="003550AF" w:rsidP="009139A6">
      <w:r>
        <w:separator/>
      </w:r>
    </w:p>
  </w:endnote>
  <w:endnote w:type="continuationSeparator" w:id="0">
    <w:p w14:paraId="36653D70" w14:textId="77777777" w:rsidR="003550AF" w:rsidRDefault="003550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11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C2F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C02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F424" w14:textId="77777777" w:rsidR="003550AF" w:rsidRDefault="003550AF" w:rsidP="009139A6">
      <w:r>
        <w:separator/>
      </w:r>
    </w:p>
  </w:footnote>
  <w:footnote w:type="continuationSeparator" w:id="0">
    <w:p w14:paraId="2E4239CE" w14:textId="77777777" w:rsidR="003550AF" w:rsidRDefault="003550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F3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6F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0D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AF"/>
    <w:rsid w:val="000666E0"/>
    <w:rsid w:val="002510B7"/>
    <w:rsid w:val="003550A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E230C"/>
  <w15:chartTrackingRefBased/>
  <w15:docId w15:val="{398106D2-33E8-40E8-9A6C-6F31A10F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2023-07-20T16:22:00Z</dcterms:created>
  <dcterms:modified xsi:type="dcterms:W3CDTF">2023-07-20T16:22:00Z</dcterms:modified>
</cp:coreProperties>
</file>